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6747B" w14:textId="1C1587CC" w:rsidR="00372B8E" w:rsidRDefault="00372B8E" w:rsidP="00372B8E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#100-e</w:t>
      </w:r>
      <w:r>
        <w:rPr>
          <w:rFonts w:cs="Arial"/>
          <w:b/>
          <w:noProof/>
          <w:sz w:val="24"/>
          <w:szCs w:val="24"/>
        </w:rPr>
        <w:tab/>
      </w:r>
      <w:r w:rsidRPr="005440E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632023">
        <w:rPr>
          <w:rFonts w:eastAsia="宋体" w:cs="Arial"/>
          <w:b/>
          <w:noProof/>
          <w:sz w:val="24"/>
          <w:szCs w:val="24"/>
          <w:lang w:eastAsia="zh-CN"/>
        </w:rPr>
        <w:t>1379</w:t>
      </w:r>
      <w:r w:rsidR="00B505A9">
        <w:rPr>
          <w:rFonts w:eastAsia="宋体" w:cs="Arial"/>
          <w:b/>
          <w:noProof/>
          <w:sz w:val="24"/>
          <w:szCs w:val="24"/>
          <w:lang w:eastAsia="zh-CN"/>
        </w:rPr>
        <w:t>1</w:t>
      </w:r>
      <w:bookmarkStart w:id="0" w:name="_GoBack"/>
      <w:bookmarkEnd w:id="0"/>
    </w:p>
    <w:p w14:paraId="055F6D33" w14:textId="77777777" w:rsidR="00372B8E" w:rsidRDefault="00372B8E" w:rsidP="00372B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2021</w:t>
      </w:r>
    </w:p>
    <w:p w14:paraId="0024B1A8" w14:textId="77777777" w:rsidR="009163A1" w:rsidRPr="00372B8E" w:rsidRDefault="009163A1" w:rsidP="009163A1">
      <w:pPr>
        <w:pStyle w:val="af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2D1C1527" w:rsidR="009163A1" w:rsidRDefault="009163A1" w:rsidP="009163A1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A3415" w:rsidRPr="00DA3415">
        <w:rPr>
          <w:rFonts w:ascii="Arial" w:hAnsi="Arial"/>
          <w:sz w:val="24"/>
          <w:lang w:val="en-US" w:eastAsia="zh-CN"/>
        </w:rPr>
        <w:t>Simulation results on PDSCH CA scenarios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f2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2"/>
          <w:lang w:val="fr-FR"/>
        </w:rPr>
        <w:t>Huawei, HiSilicon</w:t>
      </w:r>
    </w:p>
    <w:p w14:paraId="1171B47B" w14:textId="33A344E5" w:rsidR="009163A1" w:rsidRDefault="009163A1" w:rsidP="009163A1">
      <w:pPr>
        <w:tabs>
          <w:tab w:val="left" w:pos="1985"/>
        </w:tabs>
        <w:rPr>
          <w:rStyle w:val="af2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F2A69">
        <w:rPr>
          <w:rFonts w:ascii="Arial" w:hAnsi="Arial"/>
          <w:sz w:val="24"/>
          <w:lang w:val="pt-BR"/>
        </w:rPr>
        <w:t>9.</w:t>
      </w:r>
      <w:r w:rsidR="002727E8">
        <w:rPr>
          <w:rFonts w:ascii="Arial" w:hAnsi="Arial"/>
          <w:sz w:val="24"/>
          <w:lang w:val="pt-BR"/>
        </w:rPr>
        <w:t>8</w:t>
      </w:r>
      <w:r w:rsidR="009F2A69">
        <w:rPr>
          <w:rFonts w:ascii="Arial" w:hAnsi="Arial"/>
          <w:sz w:val="24"/>
          <w:lang w:val="pt-BR"/>
        </w:rPr>
        <w:t>.3.2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f2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2E74FA7A" w14:textId="77777777" w:rsidR="00290712" w:rsidRDefault="009163A1" w:rsidP="009163A1">
      <w:pPr>
        <w:rPr>
          <w:lang w:eastAsia="zh-CN"/>
        </w:rPr>
      </w:pPr>
      <w:r w:rsidRPr="00AD59AA">
        <w:rPr>
          <w:lang w:eastAsia="zh-CN"/>
        </w:rPr>
        <w:t>During RAN4#9</w:t>
      </w:r>
      <w:r w:rsidR="00290712">
        <w:rPr>
          <w:lang w:eastAsia="zh-CN"/>
        </w:rPr>
        <w:t>9</w:t>
      </w:r>
      <w:r w:rsidR="00681B07">
        <w:rPr>
          <w:lang w:eastAsia="zh-CN"/>
        </w:rPr>
        <w:t>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for NR </w:t>
      </w:r>
      <w:r w:rsidR="00ED2C91">
        <w:rPr>
          <w:lang w:eastAsia="zh-CN"/>
        </w:rPr>
        <w:t>UE HST FR1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>was approved.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90712" w:rsidRPr="00290712" w14:paraId="7CE33415" w14:textId="77777777" w:rsidTr="00290712">
        <w:tc>
          <w:tcPr>
            <w:tcW w:w="10457" w:type="dxa"/>
          </w:tcPr>
          <w:p w14:paraId="24324897" w14:textId="77777777" w:rsidR="0063486C" w:rsidRPr="00290712" w:rsidRDefault="00CC213F" w:rsidP="00290712">
            <w:pPr>
              <w:numPr>
                <w:ilvl w:val="0"/>
                <w:numId w:val="34"/>
              </w:numPr>
              <w:spacing w:after="0"/>
              <w:rPr>
                <w:i/>
                <w:lang w:val="en-US" w:eastAsia="zh-CN"/>
              </w:rPr>
            </w:pPr>
            <w:r w:rsidRPr="00290712">
              <w:rPr>
                <w:i/>
                <w:lang w:val="en-US" w:eastAsia="zh-CN"/>
              </w:rPr>
              <w:t>Simulation</w:t>
            </w:r>
          </w:p>
          <w:p w14:paraId="5E22ECCC" w14:textId="68EFEE32" w:rsidR="00290712" w:rsidRPr="00290712" w:rsidRDefault="00CC213F" w:rsidP="00290712">
            <w:pPr>
              <w:numPr>
                <w:ilvl w:val="1"/>
                <w:numId w:val="34"/>
              </w:numPr>
              <w:spacing w:after="0"/>
              <w:rPr>
                <w:i/>
                <w:lang w:val="en-US" w:eastAsia="zh-CN"/>
              </w:rPr>
            </w:pPr>
            <w:r w:rsidRPr="00290712">
              <w:rPr>
                <w:i/>
                <w:lang w:val="en-US" w:eastAsia="zh-CN"/>
              </w:rPr>
              <w:t>Since huge performance gap for HST-SFN is observed, companies are suggested to check the summary on simulation results and come back in the next meeting if necessary</w:t>
            </w:r>
          </w:p>
        </w:tc>
      </w:tr>
    </w:tbl>
    <w:p w14:paraId="6DBF3E42" w14:textId="77777777" w:rsidR="00290712" w:rsidRDefault="00290712" w:rsidP="009163A1">
      <w:pPr>
        <w:rPr>
          <w:lang w:eastAsia="zh-CN"/>
        </w:rPr>
      </w:pPr>
    </w:p>
    <w:p w14:paraId="06D8DECC" w14:textId="58B9DF7A" w:rsidR="003F051A" w:rsidRDefault="009163A1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681B07">
        <w:rPr>
          <w:lang w:val="en-US" w:eastAsia="zh-CN"/>
        </w:rPr>
        <w:t>updated</w:t>
      </w:r>
      <w:r w:rsidR="00651935">
        <w:rPr>
          <w:lang w:val="en-US" w:eastAsia="zh-CN"/>
        </w:rPr>
        <w:t xml:space="preserve"> simulation results </w:t>
      </w:r>
      <w:r w:rsidRPr="00AD59AA">
        <w:rPr>
          <w:lang w:val="en-US" w:eastAsia="zh-CN"/>
        </w:rPr>
        <w:t xml:space="preserve">about the demodulation requirements for NR </w:t>
      </w:r>
      <w:r w:rsidR="00ED2C91">
        <w:rPr>
          <w:lang w:val="en-US" w:eastAsia="zh-CN"/>
        </w:rPr>
        <w:t>UE HST FR1 CA</w:t>
      </w:r>
      <w:r w:rsidR="000F6A83">
        <w:rPr>
          <w:lang w:val="en-US" w:eastAsia="zh-CN"/>
        </w:rPr>
        <w:t xml:space="preserve">. The simulation assumption can be derived from </w:t>
      </w:r>
      <w:r w:rsidR="00290712">
        <w:rPr>
          <w:lang w:val="en-US" w:eastAsia="zh-CN"/>
        </w:rPr>
        <w:fldChar w:fldCharType="begin"/>
      </w:r>
      <w:r w:rsidR="00290712">
        <w:rPr>
          <w:lang w:val="en-US" w:eastAsia="zh-CN"/>
        </w:rPr>
        <w:instrText xml:space="preserve"> REF _Ref78619043 \r \h </w:instrText>
      </w:r>
      <w:r w:rsidR="00290712">
        <w:rPr>
          <w:lang w:val="en-US" w:eastAsia="zh-CN"/>
        </w:rPr>
      </w:r>
      <w:r w:rsidR="00290712">
        <w:rPr>
          <w:lang w:val="en-US" w:eastAsia="zh-CN"/>
        </w:rPr>
        <w:fldChar w:fldCharType="separate"/>
      </w:r>
      <w:r w:rsidR="00290712">
        <w:rPr>
          <w:lang w:val="en-US" w:eastAsia="zh-CN"/>
        </w:rPr>
        <w:t>[2]</w:t>
      </w:r>
      <w:r w:rsidR="00290712">
        <w:rPr>
          <w:lang w:val="en-US" w:eastAsia="zh-CN"/>
        </w:rPr>
        <w:fldChar w:fldCharType="end"/>
      </w:r>
      <w:r w:rsidR="000F6A83">
        <w:rPr>
          <w:lang w:val="en-US" w:eastAsia="zh-CN"/>
        </w:rPr>
        <w:t xml:space="preserve"> as below Table 1-1 shows</w:t>
      </w:r>
      <w:r w:rsidRPr="00AD59AA">
        <w:rPr>
          <w:lang w:val="en-US" w:eastAsia="zh-CN"/>
        </w:rPr>
        <w:t>.</w:t>
      </w:r>
    </w:p>
    <w:p w14:paraId="75CB211B" w14:textId="3B781A67" w:rsidR="000F6A83" w:rsidRDefault="000F6A83" w:rsidP="000F6A8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 Simulation assumption for NR UE HST FR1 CA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4208"/>
      </w:tblGrid>
      <w:tr w:rsidR="000F6A83" w:rsidRPr="000F6A83" w14:paraId="0CF1290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B93C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298F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Value</w:t>
            </w:r>
          </w:p>
        </w:tc>
      </w:tr>
      <w:tr w:rsidR="000F6A83" w:rsidRPr="000F6A83" w14:paraId="3F774168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598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72AF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1</w:t>
            </w:r>
          </w:p>
        </w:tc>
      </w:tr>
      <w:tr w:rsidR="000F6A83" w:rsidRPr="000F6A83" w14:paraId="16A90041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51529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B2B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1+1+1</w:t>
            </w:r>
          </w:p>
        </w:tc>
      </w:tr>
      <w:tr w:rsidR="000F6A83" w:rsidRPr="000F6A83" w14:paraId="6EFDE540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69D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77D92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DDDSU, S: 10D+2G+2U for 15 kHz SCS</w:t>
            </w:r>
          </w:p>
          <w:p w14:paraId="2FB9339D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7DS2U, S: 6D+4G+4U for 30 kHz SCS</w:t>
            </w:r>
          </w:p>
        </w:tc>
      </w:tr>
      <w:tr w:rsidR="000F6A83" w:rsidRPr="000F6A83" w14:paraId="792F3F15" w14:textId="77777777" w:rsidTr="000F6A83">
        <w:trPr>
          <w:trHeight w:val="9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0B29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81A7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For HST-SFN JT: MCS 13 based on 64QAM table</w:t>
            </w:r>
          </w:p>
          <w:p w14:paraId="2C4549DC" w14:textId="71DAC6A9" w:rsidR="00D602FD" w:rsidRPr="000F6A83" w:rsidRDefault="00D602FD" w:rsidP="000F6A83">
            <w:pPr>
              <w:pStyle w:val="TAC"/>
              <w:rPr>
                <w:rFonts w:eastAsia="Malgun Gothic"/>
              </w:rPr>
            </w:pPr>
            <w:r w:rsidRPr="000F6A83">
              <w:rPr>
                <w:rFonts w:eastAsiaTheme="minorEastAsia"/>
              </w:rPr>
              <w:t>For DPS:</w:t>
            </w:r>
            <w:r w:rsidR="000F6A83">
              <w:rPr>
                <w:rFonts w:eastAsiaTheme="minorEastAsia"/>
              </w:rPr>
              <w:t xml:space="preserve"> </w:t>
            </w:r>
            <w:r w:rsidRPr="000F6A83">
              <w:rPr>
                <w:rFonts w:eastAsiaTheme="minorEastAsia"/>
              </w:rPr>
              <w:t xml:space="preserve">MCS 17 based on 64QAM table </w:t>
            </w:r>
          </w:p>
        </w:tc>
      </w:tr>
      <w:tr w:rsidR="000F6A83" w:rsidRPr="000F6A83" w14:paraId="446E0513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F16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TRS 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FEDAE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 xml:space="preserve">10 ms, 2 slot </w:t>
            </w:r>
            <w:proofErr w:type="gramStart"/>
            <w:r w:rsidRPr="000F6A83">
              <w:rPr>
                <w:rFonts w:eastAsiaTheme="minorEastAsia"/>
              </w:rPr>
              <w:t>pattern</w:t>
            </w:r>
            <w:proofErr w:type="gramEnd"/>
          </w:p>
        </w:tc>
      </w:tr>
      <w:tr w:rsidR="000F6A83" w:rsidRPr="000F6A83" w14:paraId="0EE46F39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5941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PDSCH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8580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A, Start symbol 2, Duration 12</w:t>
            </w:r>
          </w:p>
        </w:tc>
      </w:tr>
      <w:tr w:rsidR="000F6A83" w:rsidRPr="000F6A83" w14:paraId="6E75D78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B8A9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and Dmin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952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= 700m, Dmin = 150m</w:t>
            </w:r>
          </w:p>
        </w:tc>
      </w:tr>
      <w:tr w:rsidR="000F6A83" w:rsidRPr="000F6A83" w14:paraId="199941E6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F76B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8A88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 = 2</w:t>
            </w:r>
          </w:p>
        </w:tc>
      </w:tr>
      <w:tr w:rsidR="000F6A83" w:rsidRPr="000F6A83" w14:paraId="4223EBD2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DAC4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24C3F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SNR @ 70% of maximum throughput</w:t>
            </w:r>
          </w:p>
        </w:tc>
      </w:tr>
    </w:tbl>
    <w:p w14:paraId="4596C75A" w14:textId="77777777" w:rsidR="000F6A83" w:rsidRDefault="000F6A83" w:rsidP="009163A1">
      <w:pPr>
        <w:rPr>
          <w:lang w:val="en-US" w:eastAsia="zh-CN"/>
        </w:rPr>
      </w:pPr>
    </w:p>
    <w:p w14:paraId="03EA4467" w14:textId="77777777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 results</w:t>
      </w:r>
    </w:p>
    <w:p w14:paraId="3B729F43" w14:textId="736A3F71" w:rsidR="00AF7F5F" w:rsidRDefault="00ED2C91" w:rsidP="00AF7F5F">
      <w:pPr>
        <w:pStyle w:val="2"/>
        <w:rPr>
          <w:lang w:val="en-US" w:eastAsia="zh-CN"/>
        </w:rPr>
      </w:pPr>
      <w:r>
        <w:rPr>
          <w:lang w:val="en-US" w:eastAsia="zh-CN"/>
        </w:rPr>
        <w:t>HST-SFN</w:t>
      </w:r>
    </w:p>
    <w:p w14:paraId="328037A2" w14:textId="7C3387FE" w:rsidR="00ED2C91" w:rsidRPr="00ED2C91" w:rsidRDefault="00ED2C91" w:rsidP="00ED2C9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451FE713" w14:textId="126AC432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="00CE4B7E">
        <w:t>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 w:rsidR="00ED2C91">
        <w:t>on FDD 15</w:t>
      </w:r>
      <w:r w:rsidR="00CE4B7E">
        <w:t xml:space="preserve"> </w:t>
      </w:r>
      <w:r w:rsidR="00ED2C91">
        <w:t>kHz under HST-SFN channel model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6145154B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1BAE1A18" w:rsidR="00CE4B7E" w:rsidRPr="00AF7F5F" w:rsidRDefault="00CE4B7E" w:rsidP="00AF7F5F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07651E80" w:rsidR="00CE4B7E" w:rsidRPr="00AF7F5F" w:rsidRDefault="00CE4B7E" w:rsidP="00AF7F5F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CE4B7E" w:rsidRPr="00AF7F5F" w:rsidRDefault="00CE4B7E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CE4B7E" w:rsidRPr="00AF7F5F" w:rsidRDefault="00CE4B7E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3AC40BE9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D8F" w14:textId="77777777" w:rsidR="00CE4B7E" w:rsidRPr="00AF7F5F" w:rsidRDefault="00CE4B7E" w:rsidP="00D602FD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4D7" w14:textId="77777777" w:rsidR="00CE4B7E" w:rsidRPr="00ED2C91" w:rsidRDefault="00CE4B7E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B3EA" w14:textId="77777777" w:rsidR="00CE4B7E" w:rsidRPr="00AF7F5F" w:rsidRDefault="00CE4B7E" w:rsidP="00D602FD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CFA" w14:textId="225DFEE0" w:rsidR="00CE4B7E" w:rsidRPr="00C67104" w:rsidRDefault="00FA49DC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.00</w:t>
            </w:r>
          </w:p>
        </w:tc>
      </w:tr>
      <w:tr w:rsidR="00CE4B7E" w:rsidRPr="00AF7F5F" w14:paraId="22D09D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C25D" w14:textId="77777777" w:rsidR="00CE4B7E" w:rsidRPr="00AF7F5F" w:rsidRDefault="00CE4B7E" w:rsidP="00ED2C91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1FA9" w14:textId="7E889426" w:rsidR="00CE4B7E" w:rsidRPr="00ED2C91" w:rsidRDefault="00CE4B7E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C65" w14:textId="77777777" w:rsidR="00CE4B7E" w:rsidRPr="00AF7F5F" w:rsidRDefault="00CE4B7E" w:rsidP="00ED2C91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335" w14:textId="5D1B1496" w:rsidR="00CE4B7E" w:rsidRPr="00C67104" w:rsidRDefault="00FA49DC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.33</w:t>
            </w:r>
          </w:p>
        </w:tc>
      </w:tr>
      <w:tr w:rsidR="00CE4B7E" w:rsidRPr="00AF7F5F" w14:paraId="66DF0EE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89A" w14:textId="77777777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854" w14:textId="7E632AF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476B" w14:textId="009DB0EA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C158" w14:textId="0D692FA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307C131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E21" w14:textId="77777777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E547" w14:textId="5E2989E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75C" w14:textId="3C98A28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B15" w14:textId="27B2921E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151D785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5279" w14:textId="77777777" w:rsidR="00CE4B7E" w:rsidRPr="00AF7F5F" w:rsidRDefault="00CE4B7E" w:rsidP="00CE4B7E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700" w14:textId="6E88D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53F" w14:textId="469EE9C2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1997" w14:textId="6B7A805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CE4B7E" w:rsidRPr="00AF7F5F" w14:paraId="149A250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9B0" w14:textId="77777777" w:rsidR="00CE4B7E" w:rsidRPr="00AF7F5F" w:rsidRDefault="00CE4B7E" w:rsidP="00CE4B7E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BC0" w14:textId="1C5FE66A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9FC" w14:textId="597A93F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070" w14:textId="39D84E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.37</w:t>
            </w:r>
          </w:p>
        </w:tc>
      </w:tr>
      <w:tr w:rsidR="00CE4B7E" w:rsidRPr="00AF7F5F" w14:paraId="7506504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6B23FA42" w:rsidR="00CE4B7E" w:rsidRPr="00AF7F5F" w:rsidRDefault="00CE4B7E" w:rsidP="00CE4B7E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377F8F2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2868ECA5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62CB3AA6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</w:tr>
      <w:tr w:rsidR="00CE4B7E" w:rsidRPr="00AF7F5F" w14:paraId="7A5016F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0D3052E9" w:rsidR="00CE4B7E" w:rsidRPr="00AF7F5F" w:rsidRDefault="00CE4B7E" w:rsidP="00CE4B7E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5B7" w14:textId="6EB7EBBC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5079FABE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4120716E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6843D9AF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419CE6D3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006" w14:textId="0DAFA229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2951EB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343E099E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1.03</w:t>
            </w:r>
          </w:p>
        </w:tc>
      </w:tr>
      <w:tr w:rsidR="00CE4B7E" w:rsidRPr="00AF7F5F" w14:paraId="56CEBE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0FD37780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C97" w14:textId="65F03A2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858" w14:textId="5DC84E8F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195272B6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.13</w:t>
            </w:r>
          </w:p>
        </w:tc>
      </w:tr>
      <w:tr w:rsidR="00CE4B7E" w:rsidRPr="00AF7F5F" w14:paraId="36BF71A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CFB14A3" w:rsidR="00CE4B7E" w:rsidRPr="00AF7F5F" w:rsidRDefault="00CE4B7E" w:rsidP="00CE4B7E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B9E" w14:textId="734743D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29E5" w14:textId="687ABC5B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5C4BEFE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0C999F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64255A85" w:rsidR="00CE4B7E" w:rsidRPr="00AF7F5F" w:rsidRDefault="00CE4B7E" w:rsidP="00CE4B7E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DF7" w14:textId="0F924C8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A464" w14:textId="4798EB4A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25F10C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.79</w:t>
            </w:r>
          </w:p>
        </w:tc>
      </w:tr>
      <w:tr w:rsidR="00CE4B7E" w:rsidRPr="00AF7F5F" w14:paraId="13124FC1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5670932" w14:textId="01983D5B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D8B92D" w14:textId="4A750B1A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CF9E0DD" w14:textId="508755DE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9343641" w14:textId="5A63AD80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1.44</w:t>
            </w:r>
          </w:p>
        </w:tc>
      </w:tr>
      <w:tr w:rsidR="00CE4B7E" w:rsidRPr="00AF7F5F" w14:paraId="1DF847DD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408A676B" w14:textId="487688A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</w:t>
            </w:r>
            <w:r w:rsidRPr="00AF7F5F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AE5894" w14:textId="603BEA6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865DB4" w14:textId="72F5F345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AC5B687" w14:textId="79A48BBC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CE4B7E" w:rsidRPr="00AF7F5F" w14:paraId="116BA44F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58E9B590" w14:textId="06662CAB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E72BB5" w14:textId="78E732C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8F6361D" w14:textId="6082A529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886AB6F" w14:textId="339F15B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111E4679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98B1C26" w14:textId="18CC5691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C3D984" w14:textId="7C37D2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535557A" w14:textId="0F0702EB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0A1CE232" w14:textId="450A8F5A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.81</w:t>
            </w:r>
          </w:p>
        </w:tc>
      </w:tr>
    </w:tbl>
    <w:p w14:paraId="45CA09A5" w14:textId="77777777" w:rsidR="00CE4B7E" w:rsidRPr="00CE4B7E" w:rsidRDefault="00CE4B7E" w:rsidP="00CE4B7E"/>
    <w:p w14:paraId="4D6FF5FD" w14:textId="0402FD52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FA49DC">
        <w:rPr>
          <w:noProof/>
          <w:lang w:val="en-US" w:eastAsia="zh-CN"/>
        </w:rPr>
        <w:drawing>
          <wp:inline distT="0" distB="0" distL="0" distR="0" wp14:anchorId="5ECDC333" wp14:editId="75CE88B5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9DC">
        <w:rPr>
          <w:noProof/>
          <w:lang w:val="en-US" w:eastAsia="zh-CN"/>
        </w:rPr>
        <w:drawing>
          <wp:inline distT="0" distB="0" distL="0" distR="0" wp14:anchorId="01BCEBF7" wp14:editId="06C8FBF6">
            <wp:extent cx="3049200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3BE67030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</w:t>
      </w:r>
      <w:r w:rsidR="00CE4B7E">
        <w:t>.1</w:t>
      </w:r>
      <w:r>
        <w:t xml:space="preserve">-1 </w:t>
      </w:r>
      <w:r w:rsidR="00CE4B7E">
        <w:t>Ideal s</w:t>
      </w:r>
      <w:r w:rsidR="00CE4B7E" w:rsidRPr="002860EF">
        <w:t xml:space="preserve">imulation </w:t>
      </w:r>
      <w:r w:rsidR="00CE4B7E">
        <w:t>results</w:t>
      </w:r>
      <w:r w:rsidR="00CE4B7E" w:rsidRPr="002860EF">
        <w:t xml:space="preserve"> </w:t>
      </w:r>
      <w:r w:rsidR="00CE4B7E">
        <w:t>on FDD 15 kHz under HST-SFN channel model</w:t>
      </w:r>
    </w:p>
    <w:p w14:paraId="0EFCA21B" w14:textId="460BC858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27428FD3" w14:textId="179B4D05" w:rsidR="00CE4B7E" w:rsidRPr="00AF7F5F" w:rsidRDefault="00CE4B7E" w:rsidP="00CE4B7E">
      <w:pPr>
        <w:pStyle w:val="TH"/>
      </w:pPr>
      <w:r w:rsidRPr="002860EF">
        <w:t xml:space="preserve">Table </w:t>
      </w:r>
      <w:r>
        <w:t>2.1.2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73D353E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594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1DF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755F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3C9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DFCD9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E64" w14:textId="7472EAB9" w:rsidR="00CE4B7E" w:rsidRPr="00AF7F5F" w:rsidRDefault="00CE4B7E" w:rsidP="00CE4B7E">
            <w:pPr>
              <w:pStyle w:val="TAC"/>
            </w:pPr>
            <w:r w:rsidRPr="00F017C8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21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C4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F7B0" w14:textId="5BF5D8A6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CE4B7E" w:rsidRPr="00AF7F5F" w14:paraId="4326ED5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666" w14:textId="60A6EDE3" w:rsidR="00CE4B7E" w:rsidRPr="00AF7F5F" w:rsidRDefault="00CE4B7E" w:rsidP="00CE4B7E">
            <w:pPr>
              <w:pStyle w:val="TAC"/>
            </w:pPr>
            <w:r w:rsidRPr="00F017C8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96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02B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0B2" w14:textId="659187F2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716703D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D450" w14:textId="67328DEE" w:rsidR="00CE4B7E" w:rsidRPr="00AF7F5F" w:rsidRDefault="00CE4B7E" w:rsidP="00CE4B7E">
            <w:pPr>
              <w:pStyle w:val="TAC"/>
            </w:pPr>
            <w:r w:rsidRPr="00F017C8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DE8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9B62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200" w14:textId="01BAD602" w:rsidR="00CE4B7E" w:rsidRPr="00AF7F5F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4C06BE3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5801" w14:textId="4038C9A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C7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01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18F" w14:textId="6B193A27" w:rsidR="00CE4B7E" w:rsidRPr="00A42FA8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CE4B7E" w:rsidRPr="00AF7F5F" w14:paraId="7558631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DA8" w14:textId="03E1F292" w:rsidR="00CE4B7E" w:rsidRPr="00AF7F5F" w:rsidRDefault="00CE4B7E" w:rsidP="00CE4B7E">
            <w:pPr>
              <w:pStyle w:val="TAC"/>
            </w:pPr>
            <w:r w:rsidRPr="00F017C8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BC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2B2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AA8" w14:textId="226B590E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6ADA19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A51" w14:textId="016BEEA2" w:rsidR="00CE4B7E" w:rsidRPr="00AF7F5F" w:rsidRDefault="00CE4B7E" w:rsidP="00CE4B7E">
            <w:pPr>
              <w:pStyle w:val="TAC"/>
            </w:pPr>
            <w:r w:rsidRPr="00F017C8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8DA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84D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F6B" w14:textId="36F7236F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16CB7EB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439" w14:textId="4FED7CA8" w:rsidR="00CE4B7E" w:rsidRPr="00AF7F5F" w:rsidRDefault="00CE4B7E" w:rsidP="00CE4B7E">
            <w:pPr>
              <w:pStyle w:val="TAC"/>
            </w:pPr>
            <w:r w:rsidRPr="00F017C8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3B7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0857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FB8" w14:textId="38E14C23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.76</w:t>
            </w:r>
          </w:p>
        </w:tc>
      </w:tr>
      <w:tr w:rsidR="00CE4B7E" w:rsidRPr="00AF7F5F" w14:paraId="09524F3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0727" w14:textId="3A3BF03F" w:rsidR="00CE4B7E" w:rsidRPr="00AF7F5F" w:rsidRDefault="00CE4B7E" w:rsidP="00CE4B7E">
            <w:pPr>
              <w:pStyle w:val="TAC"/>
            </w:pPr>
            <w:r w:rsidRPr="00F017C8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06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38C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EB35" w14:textId="1BC9D529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3BED118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D1B" w14:textId="4B2F3B39" w:rsidR="00CE4B7E" w:rsidRPr="00AF7F5F" w:rsidRDefault="00CE4B7E" w:rsidP="00CE4B7E">
            <w:pPr>
              <w:pStyle w:val="TAC"/>
            </w:pPr>
            <w:r w:rsidRPr="00F017C8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FDB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FD21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A25" w14:textId="18A2AC07" w:rsidR="00CE4B7E" w:rsidRPr="00AF7F5F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0.15</w:t>
            </w:r>
          </w:p>
        </w:tc>
      </w:tr>
      <w:tr w:rsidR="00CE4B7E" w:rsidRPr="00AF7F5F" w14:paraId="3AB61EC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69A4" w14:textId="0C465DC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0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60D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BD5" w14:textId="49E6596E" w:rsidR="00CE4B7E" w:rsidRPr="00A42FA8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</w:tr>
      <w:tr w:rsidR="00CE4B7E" w:rsidRPr="00AF7F5F" w14:paraId="2B7B88A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374" w14:textId="6FF01F23" w:rsidR="00CE4B7E" w:rsidRPr="00AF7F5F" w:rsidRDefault="00CE4B7E" w:rsidP="00CE4B7E">
            <w:pPr>
              <w:pStyle w:val="TAC"/>
            </w:pPr>
            <w:r w:rsidRPr="00F017C8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22D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1E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E7B" w14:textId="7B6AD1DC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0.66</w:t>
            </w:r>
          </w:p>
        </w:tc>
      </w:tr>
      <w:tr w:rsidR="00CE4B7E" w:rsidRPr="00AF7F5F" w14:paraId="3154EC6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4670" w14:textId="716A3D4D" w:rsidR="00CE4B7E" w:rsidRPr="00AF7F5F" w:rsidRDefault="00CE4B7E" w:rsidP="00CE4B7E">
            <w:pPr>
              <w:pStyle w:val="TAC"/>
            </w:pPr>
            <w:r w:rsidRPr="00F017C8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1E9E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46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550" w14:textId="371E1BAF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.84</w:t>
            </w:r>
          </w:p>
        </w:tc>
      </w:tr>
      <w:tr w:rsidR="00CE4B7E" w:rsidRPr="00AF7F5F" w14:paraId="418BED98" w14:textId="77777777" w:rsidTr="00D602FD">
        <w:trPr>
          <w:jc w:val="center"/>
        </w:trPr>
        <w:tc>
          <w:tcPr>
            <w:tcW w:w="0" w:type="auto"/>
            <w:hideMark/>
          </w:tcPr>
          <w:p w14:paraId="21FF273B" w14:textId="15BBB95F" w:rsidR="00CE4B7E" w:rsidRPr="00AF7F5F" w:rsidRDefault="00CE4B7E" w:rsidP="00CE4B7E">
            <w:pPr>
              <w:pStyle w:val="TAC"/>
            </w:pPr>
            <w:r w:rsidRPr="00F017C8">
              <w:t>29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490D22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2DB2C8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D495699" w14:textId="40DCF573" w:rsidR="00CE4B7E" w:rsidRPr="00AF7F5F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1.06</w:t>
            </w:r>
          </w:p>
        </w:tc>
      </w:tr>
      <w:tr w:rsidR="00CE4B7E" w:rsidRPr="00AF7F5F" w14:paraId="0C592DD2" w14:textId="77777777" w:rsidTr="00D602FD">
        <w:trPr>
          <w:jc w:val="center"/>
        </w:trPr>
        <w:tc>
          <w:tcPr>
            <w:tcW w:w="0" w:type="auto"/>
            <w:hideMark/>
          </w:tcPr>
          <w:p w14:paraId="3026BB08" w14:textId="237463D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E2017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5E163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187A888" w14:textId="3335E6AD" w:rsidR="00CE4B7E" w:rsidRPr="00A42FA8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.11</w:t>
            </w:r>
          </w:p>
        </w:tc>
      </w:tr>
      <w:tr w:rsidR="00CE4B7E" w:rsidRPr="00AF7F5F" w14:paraId="2AF4BB17" w14:textId="77777777" w:rsidTr="00D602FD">
        <w:trPr>
          <w:jc w:val="center"/>
        </w:trPr>
        <w:tc>
          <w:tcPr>
            <w:tcW w:w="0" w:type="auto"/>
            <w:hideMark/>
          </w:tcPr>
          <w:p w14:paraId="543F7E8B" w14:textId="248A1EFF" w:rsidR="00CE4B7E" w:rsidRPr="00AF7F5F" w:rsidRDefault="00CE4B7E" w:rsidP="00CE4B7E">
            <w:pPr>
              <w:pStyle w:val="TAC"/>
            </w:pPr>
            <w:r w:rsidRPr="00F017C8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E68F9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22029D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6F1F29A" w14:textId="447EFE41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1.33</w:t>
            </w:r>
          </w:p>
        </w:tc>
      </w:tr>
      <w:tr w:rsidR="00CE4B7E" w:rsidRPr="00AF7F5F" w14:paraId="46018334" w14:textId="77777777" w:rsidTr="00D602FD">
        <w:trPr>
          <w:jc w:val="center"/>
        </w:trPr>
        <w:tc>
          <w:tcPr>
            <w:tcW w:w="0" w:type="auto"/>
            <w:hideMark/>
          </w:tcPr>
          <w:p w14:paraId="09BA343B" w14:textId="177EC7B7" w:rsidR="00CE4B7E" w:rsidRPr="00AF7F5F" w:rsidRDefault="00CE4B7E" w:rsidP="00CE4B7E">
            <w:pPr>
              <w:pStyle w:val="TAC"/>
            </w:pPr>
            <w:r w:rsidRPr="00F017C8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726A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B7A794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748C50B7" w14:textId="1C74C0A3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.43</w:t>
            </w:r>
          </w:p>
        </w:tc>
      </w:tr>
      <w:tr w:rsidR="00CE4B7E" w:rsidRPr="00AF7F5F" w14:paraId="00E7E97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374" w14:textId="756EC129" w:rsidR="00CE4B7E" w:rsidRPr="00AF7F5F" w:rsidRDefault="00CE4B7E" w:rsidP="00CE4B7E">
            <w:pPr>
              <w:pStyle w:val="TAC"/>
            </w:pPr>
            <w:r w:rsidRPr="00F017C8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9C3" w14:textId="63EF71F1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48C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279" w14:textId="4A73407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1.64</w:t>
            </w:r>
          </w:p>
        </w:tc>
      </w:tr>
      <w:tr w:rsidR="00CE4B7E" w:rsidRPr="00AF7F5F" w14:paraId="27707C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A1E" w14:textId="3D212B6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617" w14:textId="456275D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C29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A93" w14:textId="0006F185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477DBA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EB5" w14:textId="505D84E2" w:rsidR="00CE4B7E" w:rsidRPr="00AF7F5F" w:rsidRDefault="00CE4B7E" w:rsidP="00CE4B7E">
            <w:pPr>
              <w:pStyle w:val="TAC"/>
            </w:pPr>
            <w:r w:rsidRPr="00F017C8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8E49" w14:textId="2604CF5D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9C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867A" w14:textId="6C2A56E0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51F8D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B4C" w14:textId="08E97D19" w:rsidR="00CE4B7E" w:rsidRPr="00AF7F5F" w:rsidRDefault="00CE4B7E" w:rsidP="00CE4B7E">
            <w:pPr>
              <w:pStyle w:val="TAC"/>
            </w:pPr>
            <w:r w:rsidRPr="00F017C8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91F" w14:textId="06C93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5AD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260" w14:textId="01BC49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0635D8EA" w14:textId="77777777" w:rsidTr="00D602FD">
        <w:trPr>
          <w:jc w:val="center"/>
        </w:trPr>
        <w:tc>
          <w:tcPr>
            <w:tcW w:w="0" w:type="auto"/>
            <w:hideMark/>
          </w:tcPr>
          <w:p w14:paraId="26858063" w14:textId="069AD7FE" w:rsidR="00CE4B7E" w:rsidRPr="00AF7F5F" w:rsidRDefault="00CE4B7E" w:rsidP="00CE4B7E">
            <w:pPr>
              <w:pStyle w:val="TAC"/>
            </w:pPr>
            <w:r w:rsidRPr="00F017C8">
              <w:t>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9B119B" w14:textId="416B00C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9FF57A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3D179AE" w14:textId="64C5FB65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1.86</w:t>
            </w:r>
          </w:p>
        </w:tc>
      </w:tr>
      <w:tr w:rsidR="00CE4B7E" w:rsidRPr="00AF7F5F" w14:paraId="2059E475" w14:textId="77777777" w:rsidTr="00D602FD">
        <w:trPr>
          <w:jc w:val="center"/>
        </w:trPr>
        <w:tc>
          <w:tcPr>
            <w:tcW w:w="0" w:type="auto"/>
            <w:hideMark/>
          </w:tcPr>
          <w:p w14:paraId="5ACF2E2C" w14:textId="6FF11C5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2B2B6B" w14:textId="4109599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82D951D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7BE734B" w14:textId="704BF33F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E4B7E" w:rsidRPr="00AF7F5F" w14:paraId="628EEE6B" w14:textId="77777777" w:rsidTr="00D602FD">
        <w:trPr>
          <w:jc w:val="center"/>
        </w:trPr>
        <w:tc>
          <w:tcPr>
            <w:tcW w:w="0" w:type="auto"/>
            <w:hideMark/>
          </w:tcPr>
          <w:p w14:paraId="339E18AC" w14:textId="4785D686" w:rsidR="00CE4B7E" w:rsidRPr="00AF7F5F" w:rsidRDefault="00CE4B7E" w:rsidP="00CE4B7E">
            <w:pPr>
              <w:pStyle w:val="TAC"/>
            </w:pPr>
            <w:r w:rsidRPr="00F017C8">
              <w:t>39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2552DA" w14:textId="6F5CE8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9E8634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334FB06" w14:textId="36BCD50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A6AD163" w14:textId="77777777" w:rsidTr="00D602FD">
        <w:trPr>
          <w:jc w:val="center"/>
        </w:trPr>
        <w:tc>
          <w:tcPr>
            <w:tcW w:w="0" w:type="auto"/>
            <w:hideMark/>
          </w:tcPr>
          <w:p w14:paraId="205D6586" w14:textId="78CC2F83" w:rsidR="00CE4B7E" w:rsidRPr="00AF7F5F" w:rsidRDefault="00CE4B7E" w:rsidP="00CE4B7E">
            <w:pPr>
              <w:pStyle w:val="TAC"/>
            </w:pPr>
            <w:r w:rsidRPr="00F017C8"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0C99AD" w14:textId="7087010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704D1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F49B9D4" w14:textId="74A9B17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</w:tbl>
    <w:p w14:paraId="3EEF6E80" w14:textId="4C47BCE2" w:rsidR="00CE4B7E" w:rsidRPr="00CE4B7E" w:rsidRDefault="00CE4B7E" w:rsidP="00CE4B7E"/>
    <w:p w14:paraId="026EEC6F" w14:textId="54FE10C7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483B0E">
        <w:rPr>
          <w:noProof/>
          <w:lang w:val="en-US" w:eastAsia="zh-CN"/>
        </w:rPr>
        <w:drawing>
          <wp:inline distT="0" distB="0" distL="0" distR="0" wp14:anchorId="417E0B35" wp14:editId="343DCA4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B0E">
        <w:rPr>
          <w:noProof/>
          <w:lang w:val="en-US" w:eastAsia="zh-CN"/>
        </w:rPr>
        <w:drawing>
          <wp:inline distT="0" distB="0" distL="0" distR="0" wp14:anchorId="31D694A1" wp14:editId="6B93A302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1202F" w14:textId="7985A86D" w:rsidR="00CE4B7E" w:rsidRDefault="00CE4B7E" w:rsidP="00CE4B7E">
      <w:pPr>
        <w:pStyle w:val="TH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p w14:paraId="58811F22" w14:textId="7B36A3F7" w:rsidR="00CE4B7E" w:rsidRDefault="00CE4B7E" w:rsidP="00CE4B7E">
      <w:pPr>
        <w:pStyle w:val="2"/>
        <w:rPr>
          <w:lang w:val="en-US" w:eastAsia="zh-CN"/>
        </w:rPr>
      </w:pPr>
      <w:r>
        <w:rPr>
          <w:lang w:val="en-US" w:eastAsia="zh-CN"/>
        </w:rPr>
        <w:t>HST-DPS</w:t>
      </w:r>
    </w:p>
    <w:p w14:paraId="6C94484B" w14:textId="77777777" w:rsidR="00CE4B7E" w:rsidRPr="00ED2C91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0FA6697F" w14:textId="3D07404F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004548C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F78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5123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63B0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24B6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4F9AC50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BCB" w14:textId="07FF9756" w:rsidR="00CE4B7E" w:rsidRPr="00AF7F5F" w:rsidRDefault="00CE4B7E" w:rsidP="00CE4B7E">
            <w:pPr>
              <w:pStyle w:val="TAC"/>
            </w:pPr>
            <w:r w:rsidRPr="001B42EA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16B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380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4BE" w14:textId="0BB31127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.77</w:t>
            </w:r>
          </w:p>
        </w:tc>
      </w:tr>
      <w:tr w:rsidR="00CE4B7E" w:rsidRPr="00AF7F5F" w14:paraId="2246EEC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9D6" w14:textId="65A95171" w:rsidR="00CE4B7E" w:rsidRPr="00AF7F5F" w:rsidRDefault="00CE4B7E" w:rsidP="00CE4B7E">
            <w:pPr>
              <w:pStyle w:val="TAC"/>
            </w:pPr>
            <w:r w:rsidRPr="001B42EA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6B5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67A2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7DE7" w14:textId="293A1A24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CE4B7E" w:rsidRPr="00AF7F5F" w14:paraId="0E9760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BF8" w14:textId="2473A639" w:rsidR="00CE4B7E" w:rsidRPr="00AF7F5F" w:rsidRDefault="00CE4B7E" w:rsidP="00CE4B7E">
            <w:pPr>
              <w:pStyle w:val="TAC"/>
            </w:pPr>
            <w:r w:rsidRPr="001B42EA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98C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C54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2D16" w14:textId="5723A14B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  <w:tr w:rsidR="00CE4B7E" w:rsidRPr="00AF7F5F" w14:paraId="76BFA48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F813" w14:textId="771ACD8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CBF1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AA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04E" w14:textId="51BF3E4C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E4B7E" w:rsidRPr="00AF7F5F" w14:paraId="72B242E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BBB8" w14:textId="42AE5451" w:rsidR="00CE4B7E" w:rsidRPr="00AF7F5F" w:rsidRDefault="00CE4B7E" w:rsidP="00CE4B7E">
            <w:pPr>
              <w:pStyle w:val="TAC"/>
            </w:pPr>
            <w:r w:rsidRPr="001B42EA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D7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172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A9A7" w14:textId="16ECD988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CE4B7E" w:rsidRPr="00AF7F5F" w14:paraId="551EF0D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C26D" w14:textId="647FF528" w:rsidR="00CE4B7E" w:rsidRPr="00AF7F5F" w:rsidRDefault="00CE4B7E" w:rsidP="00CE4B7E">
            <w:pPr>
              <w:pStyle w:val="TAC"/>
            </w:pPr>
            <w:r w:rsidRPr="001B42EA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9FD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0FE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3CF" w14:textId="6E3898FE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  <w:tr w:rsidR="00CE4B7E" w:rsidRPr="00AF7F5F" w14:paraId="0F43EDB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E8" w14:textId="6B3EA1F2" w:rsidR="00CE4B7E" w:rsidRPr="00AF7F5F" w:rsidRDefault="00CE4B7E" w:rsidP="00CE4B7E">
            <w:pPr>
              <w:pStyle w:val="TAC"/>
            </w:pPr>
            <w:r w:rsidRPr="001B42EA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9DAB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806B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D6F" w14:textId="03DEBC3A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25E5B59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5396" w14:textId="588936B7" w:rsidR="00CE4B7E" w:rsidRPr="00AF7F5F" w:rsidRDefault="00CE4B7E" w:rsidP="00CE4B7E">
            <w:pPr>
              <w:pStyle w:val="TAC"/>
            </w:pPr>
            <w:r w:rsidRPr="001B42EA"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8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61D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D39" w14:textId="3F54AD28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.61</w:t>
            </w:r>
          </w:p>
        </w:tc>
      </w:tr>
      <w:tr w:rsidR="00CE4B7E" w:rsidRPr="00AF7F5F" w14:paraId="65ABB7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EEA" w14:textId="100AF4B2" w:rsidR="00CE4B7E" w:rsidRPr="00AF7F5F" w:rsidRDefault="00CE4B7E" w:rsidP="00CE4B7E">
            <w:pPr>
              <w:pStyle w:val="TAC"/>
            </w:pPr>
            <w:r w:rsidRPr="001B42EA"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EC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5E8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1BDC" w14:textId="29BB8934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.65</w:t>
            </w:r>
          </w:p>
        </w:tc>
      </w:tr>
      <w:tr w:rsidR="00CE4B7E" w:rsidRPr="00AF7F5F" w14:paraId="377BEB5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4376" w14:textId="09F09B2E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A7F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4A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1455" w14:textId="1EEF43E3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59629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9CF" w14:textId="6CFBA68D" w:rsidR="00CE4B7E" w:rsidRPr="00AF7F5F" w:rsidRDefault="00CE4B7E" w:rsidP="00CE4B7E">
            <w:pPr>
              <w:pStyle w:val="TAC"/>
            </w:pPr>
            <w:r w:rsidRPr="001B42EA"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3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3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AAD5" w14:textId="7A55526A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61DDD1D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673" w14:textId="387BE929" w:rsidR="00CE4B7E" w:rsidRPr="00AF7F5F" w:rsidRDefault="00CE4B7E" w:rsidP="00CE4B7E">
            <w:pPr>
              <w:pStyle w:val="TAC"/>
            </w:pPr>
            <w:r w:rsidRPr="001B42EA"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53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35B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9B5" w14:textId="0BC65F91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07E914DB" w14:textId="77777777" w:rsidTr="00D602FD">
        <w:trPr>
          <w:jc w:val="center"/>
        </w:trPr>
        <w:tc>
          <w:tcPr>
            <w:tcW w:w="0" w:type="auto"/>
            <w:hideMark/>
          </w:tcPr>
          <w:p w14:paraId="15C70955" w14:textId="6E659137" w:rsidR="00CE4B7E" w:rsidRPr="00AF7F5F" w:rsidRDefault="00CE4B7E" w:rsidP="00CE4B7E">
            <w:pPr>
              <w:pStyle w:val="TAC"/>
            </w:pPr>
            <w:r w:rsidRPr="001B42EA">
              <w:t>53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BDC38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E027D4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08D4DA9" w14:textId="22A86076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463C856" w14:textId="77777777" w:rsidTr="00D602FD">
        <w:trPr>
          <w:jc w:val="center"/>
        </w:trPr>
        <w:tc>
          <w:tcPr>
            <w:tcW w:w="0" w:type="auto"/>
            <w:hideMark/>
          </w:tcPr>
          <w:p w14:paraId="13D1BB7A" w14:textId="7110644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11E7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9E52BB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7CB7C13" w14:textId="184FA2EB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477EFF39" w14:textId="77777777" w:rsidTr="00D602FD">
        <w:trPr>
          <w:jc w:val="center"/>
        </w:trPr>
        <w:tc>
          <w:tcPr>
            <w:tcW w:w="0" w:type="auto"/>
            <w:hideMark/>
          </w:tcPr>
          <w:p w14:paraId="03094025" w14:textId="0F580246" w:rsidR="00CE4B7E" w:rsidRPr="00AF7F5F" w:rsidRDefault="00CE4B7E" w:rsidP="00CE4B7E">
            <w:pPr>
              <w:pStyle w:val="TAC"/>
            </w:pPr>
            <w:r w:rsidRPr="001B42EA">
              <w:t>55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4EE881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E67F4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EAD400D" w14:textId="7ED60117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0C403ADD" w14:textId="77777777" w:rsidTr="00D602FD">
        <w:trPr>
          <w:jc w:val="center"/>
        </w:trPr>
        <w:tc>
          <w:tcPr>
            <w:tcW w:w="0" w:type="auto"/>
            <w:hideMark/>
          </w:tcPr>
          <w:p w14:paraId="6E121900" w14:textId="6735B91D" w:rsidR="00CE4B7E" w:rsidRPr="00AF7F5F" w:rsidRDefault="00CE4B7E" w:rsidP="00CE4B7E">
            <w:pPr>
              <w:pStyle w:val="TAC"/>
            </w:pPr>
            <w:r w:rsidRPr="001B42EA">
              <w:t>56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56196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D193665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5B48A073" w14:textId="2AED30F0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</w:tbl>
    <w:p w14:paraId="171EF705" w14:textId="77777777" w:rsidR="00CE4B7E" w:rsidRPr="00CE4B7E" w:rsidRDefault="00CE4B7E" w:rsidP="00CE4B7E"/>
    <w:p w14:paraId="19F74047" w14:textId="071D827A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46DCEDE" wp14:editId="2B76EC93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647C8305" wp14:editId="12233F64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9A5E1" w14:textId="5FB797AD" w:rsid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2.2.1-1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p w14:paraId="190D8A86" w14:textId="77777777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3787EBBB" w14:textId="5574C67C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32456CDB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2F7C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9DFC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2CA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BD8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3BBF43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9CD" w14:textId="7315D5CB" w:rsidR="00CE4B7E" w:rsidRPr="00AF7F5F" w:rsidRDefault="00CE4B7E" w:rsidP="00CE4B7E">
            <w:pPr>
              <w:pStyle w:val="TAC"/>
            </w:pPr>
            <w:r w:rsidRPr="00965867"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8D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72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07F" w14:textId="5EEC55F4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0.45</w:t>
            </w:r>
          </w:p>
        </w:tc>
      </w:tr>
      <w:tr w:rsidR="00CE4B7E" w:rsidRPr="00AF7F5F" w14:paraId="00EA61B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A64" w14:textId="4E69F89D" w:rsidR="00CE4B7E" w:rsidRPr="00AF7F5F" w:rsidRDefault="00CE4B7E" w:rsidP="00CE4B7E">
            <w:pPr>
              <w:pStyle w:val="TAC"/>
            </w:pPr>
            <w:r w:rsidRPr="00965867"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43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D22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C96E" w14:textId="373AC9CA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</w:tr>
      <w:tr w:rsidR="00CE4B7E" w:rsidRPr="00AF7F5F" w14:paraId="022EC5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03F" w14:textId="34528B24" w:rsidR="00CE4B7E" w:rsidRPr="00AF7F5F" w:rsidRDefault="00CE4B7E" w:rsidP="00CE4B7E">
            <w:pPr>
              <w:pStyle w:val="TAC"/>
            </w:pPr>
            <w:r w:rsidRPr="00965867"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EC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07B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D4D" w14:textId="5999F3E5" w:rsidR="00CE4B7E" w:rsidRPr="00AF7F5F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520332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D63" w14:textId="5F2820EA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FC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7CF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7159" w14:textId="652872D2" w:rsidR="00CE4B7E" w:rsidRPr="00A42FA8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694401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C568" w14:textId="506981DF" w:rsidR="00CE4B7E" w:rsidRPr="00AF7F5F" w:rsidRDefault="00CE4B7E" w:rsidP="00CE4B7E">
            <w:pPr>
              <w:pStyle w:val="TAC"/>
            </w:pPr>
            <w:r w:rsidRPr="00965867"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64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01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F71D" w14:textId="446ACD84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.59</w:t>
            </w:r>
          </w:p>
        </w:tc>
      </w:tr>
      <w:tr w:rsidR="00CE4B7E" w:rsidRPr="00AF7F5F" w14:paraId="2BB3938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EB38" w14:textId="203E4D53" w:rsidR="00CE4B7E" w:rsidRPr="00AF7F5F" w:rsidRDefault="00CE4B7E" w:rsidP="00CE4B7E">
            <w:pPr>
              <w:pStyle w:val="TAC"/>
            </w:pPr>
            <w:r w:rsidRPr="00965867"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40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E4C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26E" w14:textId="5C3583BD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CE4B7E" w:rsidRPr="00AF7F5F" w14:paraId="04D4952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E25B" w14:textId="74837865" w:rsidR="00CE4B7E" w:rsidRPr="00AF7F5F" w:rsidRDefault="00CE4B7E" w:rsidP="00CE4B7E">
            <w:pPr>
              <w:pStyle w:val="TAC"/>
            </w:pPr>
            <w:r w:rsidRPr="00965867"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87C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21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78B" w14:textId="479CD176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27141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A15" w14:textId="32170E07" w:rsidR="00CE4B7E" w:rsidRPr="00AF7F5F" w:rsidRDefault="00CE4B7E" w:rsidP="00CE4B7E">
            <w:pPr>
              <w:pStyle w:val="TAC"/>
            </w:pPr>
            <w:r w:rsidRPr="00965867"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49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D9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637" w14:textId="7FED5FE0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2327475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C0C3" w14:textId="4ACD4C7F" w:rsidR="00CE4B7E" w:rsidRPr="00AF7F5F" w:rsidRDefault="00CE4B7E" w:rsidP="00CE4B7E">
            <w:pPr>
              <w:pStyle w:val="TAC"/>
            </w:pPr>
            <w:r w:rsidRPr="00965867"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63D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04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3A4" w14:textId="7FCC5671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.56</w:t>
            </w:r>
          </w:p>
        </w:tc>
      </w:tr>
      <w:tr w:rsidR="00CE4B7E" w:rsidRPr="00AF7F5F" w14:paraId="7243116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980" w14:textId="33739AB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659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619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671" w14:textId="0E776FF1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2CF7A2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CCC" w14:textId="2F0C252C" w:rsidR="00CE4B7E" w:rsidRPr="00AF7F5F" w:rsidRDefault="00CE4B7E" w:rsidP="00CE4B7E">
            <w:pPr>
              <w:pStyle w:val="TAC"/>
            </w:pPr>
            <w:r w:rsidRPr="00965867"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72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5F9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258F" w14:textId="14DB63AA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4F0EC0C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577" w14:textId="53DA2CFC" w:rsidR="00CE4B7E" w:rsidRPr="00AF7F5F" w:rsidRDefault="00CE4B7E" w:rsidP="00CE4B7E">
            <w:pPr>
              <w:pStyle w:val="TAC"/>
            </w:pPr>
            <w:r w:rsidRPr="00965867"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BF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B5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9505" w14:textId="36A76B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160390DE" w14:textId="77777777" w:rsidTr="00D602FD">
        <w:trPr>
          <w:jc w:val="center"/>
        </w:trPr>
        <w:tc>
          <w:tcPr>
            <w:tcW w:w="0" w:type="auto"/>
            <w:hideMark/>
          </w:tcPr>
          <w:p w14:paraId="0407461A" w14:textId="3B534B1F" w:rsidR="00CE4B7E" w:rsidRPr="00AF7F5F" w:rsidRDefault="00CE4B7E" w:rsidP="00CE4B7E">
            <w:pPr>
              <w:pStyle w:val="TAC"/>
            </w:pPr>
            <w:r w:rsidRPr="00965867">
              <w:t>69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190DD1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A33D18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0F9461D" w14:textId="6C20EAF3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3F0DD43F" w14:textId="77777777" w:rsidTr="00D602FD">
        <w:trPr>
          <w:jc w:val="center"/>
        </w:trPr>
        <w:tc>
          <w:tcPr>
            <w:tcW w:w="0" w:type="auto"/>
            <w:hideMark/>
          </w:tcPr>
          <w:p w14:paraId="21D94F52" w14:textId="112D3B92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8C4B8E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F5838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EC2B7B0" w14:textId="36ACF430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.51</w:t>
            </w:r>
          </w:p>
        </w:tc>
      </w:tr>
      <w:tr w:rsidR="00CE4B7E" w:rsidRPr="00AF7F5F" w14:paraId="02771150" w14:textId="77777777" w:rsidTr="00D602FD">
        <w:trPr>
          <w:jc w:val="center"/>
        </w:trPr>
        <w:tc>
          <w:tcPr>
            <w:tcW w:w="0" w:type="auto"/>
            <w:hideMark/>
          </w:tcPr>
          <w:p w14:paraId="109451BA" w14:textId="7D00048A" w:rsidR="00CE4B7E" w:rsidRPr="00AF7F5F" w:rsidRDefault="00CE4B7E" w:rsidP="00CE4B7E">
            <w:pPr>
              <w:pStyle w:val="TAC"/>
            </w:pPr>
            <w:r w:rsidRPr="00965867">
              <w:t>71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51002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22C3A8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5CE9D58" w14:textId="3C3E1D93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.53</w:t>
            </w:r>
          </w:p>
        </w:tc>
      </w:tr>
      <w:tr w:rsidR="00CE4B7E" w:rsidRPr="00AF7F5F" w14:paraId="058E24F3" w14:textId="77777777" w:rsidTr="00D602FD">
        <w:trPr>
          <w:jc w:val="center"/>
        </w:trPr>
        <w:tc>
          <w:tcPr>
            <w:tcW w:w="0" w:type="auto"/>
            <w:hideMark/>
          </w:tcPr>
          <w:p w14:paraId="2CDFE376" w14:textId="176F2E08" w:rsidR="00CE4B7E" w:rsidRPr="00AF7F5F" w:rsidRDefault="00CE4B7E" w:rsidP="00CE4B7E">
            <w:pPr>
              <w:pStyle w:val="TAC"/>
            </w:pPr>
            <w:r w:rsidRPr="00965867">
              <w:t>72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25DE9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BD9249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45D979D" w14:textId="0E4FB915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E0BA9D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399F" w14:textId="4C455082" w:rsidR="00CE4B7E" w:rsidRPr="00AF7F5F" w:rsidRDefault="00CE4B7E" w:rsidP="00CE4B7E">
            <w:pPr>
              <w:pStyle w:val="TAC"/>
            </w:pPr>
            <w:r w:rsidRPr="00965867"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D34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88E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E1CF" w14:textId="119D05DF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3D97797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583" w14:textId="7F08047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EC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7CD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88A" w14:textId="43AE7B3C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.73</w:t>
            </w:r>
          </w:p>
        </w:tc>
      </w:tr>
      <w:tr w:rsidR="00CE4B7E" w:rsidRPr="00AF7F5F" w14:paraId="1AA2619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061" w14:textId="0A452B39" w:rsidR="00CE4B7E" w:rsidRPr="00AF7F5F" w:rsidRDefault="00CE4B7E" w:rsidP="00CE4B7E">
            <w:pPr>
              <w:pStyle w:val="TAC"/>
            </w:pPr>
            <w:r w:rsidRPr="00965867"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FE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01F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869E" w14:textId="072C42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44347A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EA58" w14:textId="50F01005" w:rsidR="00CE4B7E" w:rsidRPr="00AF7F5F" w:rsidRDefault="00CE4B7E" w:rsidP="00CE4B7E">
            <w:pPr>
              <w:pStyle w:val="TAC"/>
            </w:pPr>
            <w:r w:rsidRPr="00965867"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1E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FB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AB38" w14:textId="6249D179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</w:tr>
      <w:tr w:rsidR="00CE4B7E" w:rsidRPr="00AF7F5F" w14:paraId="3E9A681F" w14:textId="77777777" w:rsidTr="00D602FD">
        <w:trPr>
          <w:jc w:val="center"/>
        </w:trPr>
        <w:tc>
          <w:tcPr>
            <w:tcW w:w="0" w:type="auto"/>
            <w:hideMark/>
          </w:tcPr>
          <w:p w14:paraId="2C45D371" w14:textId="2BC2E796" w:rsidR="00CE4B7E" w:rsidRPr="00AF7F5F" w:rsidRDefault="00CE4B7E" w:rsidP="00CE4B7E">
            <w:pPr>
              <w:pStyle w:val="TAC"/>
            </w:pPr>
            <w:r w:rsidRPr="00965867">
              <w:t>77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DCD513F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8B2A46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18598D9C" w14:textId="7F94A38B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87F5F82" w14:textId="77777777" w:rsidTr="00D602FD">
        <w:trPr>
          <w:jc w:val="center"/>
        </w:trPr>
        <w:tc>
          <w:tcPr>
            <w:tcW w:w="0" w:type="auto"/>
            <w:hideMark/>
          </w:tcPr>
          <w:p w14:paraId="44994DEB" w14:textId="4A7025C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84F16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19365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B46718F" w14:textId="201CE864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.98</w:t>
            </w:r>
          </w:p>
        </w:tc>
      </w:tr>
      <w:tr w:rsidR="00CE4B7E" w:rsidRPr="00AF7F5F" w14:paraId="272EDA60" w14:textId="77777777" w:rsidTr="00D602FD">
        <w:trPr>
          <w:jc w:val="center"/>
        </w:trPr>
        <w:tc>
          <w:tcPr>
            <w:tcW w:w="0" w:type="auto"/>
            <w:hideMark/>
          </w:tcPr>
          <w:p w14:paraId="197FA8B7" w14:textId="46760E15" w:rsidR="00CE4B7E" w:rsidRPr="00AF7F5F" w:rsidRDefault="00CE4B7E" w:rsidP="00CE4B7E">
            <w:pPr>
              <w:pStyle w:val="TAC"/>
            </w:pPr>
            <w:r w:rsidRPr="00965867">
              <w:t>79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782795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993545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7416BBC8" w14:textId="5056091D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</w:tr>
      <w:tr w:rsidR="00CE4B7E" w:rsidRPr="00AF7F5F" w14:paraId="2852D7C2" w14:textId="77777777" w:rsidTr="00D602FD">
        <w:trPr>
          <w:jc w:val="center"/>
        </w:trPr>
        <w:tc>
          <w:tcPr>
            <w:tcW w:w="0" w:type="auto"/>
            <w:hideMark/>
          </w:tcPr>
          <w:p w14:paraId="4B7C4BF2" w14:textId="3FB50CE6" w:rsidR="00CE4B7E" w:rsidRPr="00AF7F5F" w:rsidRDefault="00CE4B7E" w:rsidP="00CE4B7E">
            <w:pPr>
              <w:pStyle w:val="TAC"/>
            </w:pPr>
            <w:r w:rsidRPr="00965867">
              <w:t>80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7A702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2DA8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09DFF2A" w14:textId="2359B0D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0D2BFDBA" w14:textId="77777777" w:rsidR="00CE4B7E" w:rsidRPr="00CE4B7E" w:rsidRDefault="00CE4B7E" w:rsidP="00CE4B7E"/>
    <w:p w14:paraId="6BB190A6" w14:textId="708C444D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A5CFD3E" wp14:editId="679182BB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7D9BF4A8" wp14:editId="50252F6A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AC90" w14:textId="6E4F4736" w:rsidR="00CE4B7E" w:rsidRP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26F49181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152D4D">
        <w:rPr>
          <w:lang w:val="en-US" w:eastAsia="zh-CN"/>
        </w:rPr>
        <w:t>updated</w:t>
      </w:r>
      <w:r w:rsidR="002860EF">
        <w:rPr>
          <w:lang w:val="en-US" w:eastAsia="zh-CN"/>
        </w:rPr>
        <w:t xml:space="preserve">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>UE HST FR1 CA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05649DC2" w:rsidR="00973156" w:rsidRDefault="00290712" w:rsidP="00681B07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4628486"/>
      <w:r w:rsidRPr="00290712">
        <w:rPr>
          <w:lang w:val="en-US" w:eastAsia="zh-CN"/>
        </w:rPr>
        <w:t>R4-2108635</w:t>
      </w:r>
      <w:r w:rsidR="009163A1"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 xml:space="preserve">WF on </w:t>
      </w:r>
      <w:r w:rsidR="00CE4B7E">
        <w:rPr>
          <w:lang w:eastAsia="zh-CN"/>
        </w:rPr>
        <w:t>UE</w:t>
      </w:r>
      <w:r w:rsidR="00870E07" w:rsidRPr="00870E07">
        <w:rPr>
          <w:lang w:eastAsia="zh-CN"/>
        </w:rPr>
        <w:t xml:space="preserve"> demodulation </w:t>
      </w:r>
      <w:r w:rsidR="00CE4B7E">
        <w:rPr>
          <w:lang w:eastAsia="zh-CN"/>
        </w:rPr>
        <w:t>for FR1 HST</w:t>
      </w:r>
      <w:r w:rsidR="009163A1" w:rsidRPr="009163A1">
        <w:rPr>
          <w:lang w:val="en-US" w:eastAsia="zh-CN"/>
        </w:rPr>
        <w:t>, RAN4#9</w:t>
      </w:r>
      <w:r w:rsidR="005F105C">
        <w:rPr>
          <w:lang w:val="en-US" w:eastAsia="zh-CN"/>
        </w:rPr>
        <w:t>9</w:t>
      </w:r>
      <w:r w:rsidR="00152D4D">
        <w:rPr>
          <w:lang w:val="en-US" w:eastAsia="zh-CN"/>
        </w:rPr>
        <w:t>-</w:t>
      </w:r>
      <w:r w:rsidR="00870E07">
        <w:rPr>
          <w:lang w:val="en-US" w:eastAsia="zh-CN"/>
        </w:rPr>
        <w:t xml:space="preserve">e, </w:t>
      </w:r>
      <w:bookmarkEnd w:id="1"/>
      <w:r w:rsidR="00CE4B7E">
        <w:rPr>
          <w:lang w:val="en-US" w:eastAsia="zh-CN"/>
        </w:rPr>
        <w:t>CMCC</w:t>
      </w:r>
      <w:bookmarkEnd w:id="2"/>
    </w:p>
    <w:p w14:paraId="34672DF1" w14:textId="5D3FC28B" w:rsidR="00290712" w:rsidRPr="00290712" w:rsidRDefault="00290712" w:rsidP="00290712">
      <w:pPr>
        <w:pStyle w:val="Reference"/>
        <w:ind w:left="400" w:hanging="400"/>
        <w:rPr>
          <w:lang w:val="en-US" w:eastAsia="zh-CN"/>
        </w:rPr>
      </w:pPr>
      <w:bookmarkStart w:id="3" w:name="_Ref78619043"/>
      <w:r w:rsidRPr="00681B07">
        <w:rPr>
          <w:lang w:val="en-US" w:eastAsia="zh-CN"/>
        </w:rPr>
        <w:t>R4-2106098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 xml:space="preserve">WF on </w:t>
      </w:r>
      <w:r>
        <w:rPr>
          <w:lang w:eastAsia="zh-CN"/>
        </w:rPr>
        <w:t>UE</w:t>
      </w:r>
      <w:r w:rsidRPr="00870E07">
        <w:rPr>
          <w:lang w:eastAsia="zh-CN"/>
        </w:rPr>
        <w:t xml:space="preserve"> demodulation </w:t>
      </w:r>
      <w:r>
        <w:rPr>
          <w:lang w:eastAsia="zh-CN"/>
        </w:rPr>
        <w:t>for FR1 HST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8-bis-e, CMCC</w:t>
      </w:r>
      <w:bookmarkEnd w:id="3"/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74EAA" w14:textId="77777777" w:rsidR="007869BF" w:rsidRDefault="007869BF" w:rsidP="009163A1">
      <w:pPr>
        <w:spacing w:after="0"/>
      </w:pPr>
      <w:r>
        <w:separator/>
      </w:r>
    </w:p>
  </w:endnote>
  <w:endnote w:type="continuationSeparator" w:id="0">
    <w:p w14:paraId="424A1E3C" w14:textId="77777777" w:rsidR="007869BF" w:rsidRDefault="007869B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1CD9A" w14:textId="77777777" w:rsidR="007869BF" w:rsidRDefault="007869BF" w:rsidP="009163A1">
      <w:pPr>
        <w:spacing w:after="0"/>
      </w:pPr>
      <w:r>
        <w:separator/>
      </w:r>
    </w:p>
  </w:footnote>
  <w:footnote w:type="continuationSeparator" w:id="0">
    <w:p w14:paraId="37B3F765" w14:textId="77777777" w:rsidR="007869BF" w:rsidRDefault="007869B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666C82"/>
    <w:multiLevelType w:val="hybridMultilevel"/>
    <w:tmpl w:val="EFC626C8"/>
    <w:lvl w:ilvl="0" w:tplc="39E08F62">
      <w:start w:val="1"/>
      <w:numFmt w:val="bullet"/>
      <w:lvlText w:val="–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106AEE6E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80FE1C5C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38E2B984" w:tentative="1">
      <w:start w:val="1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835851FE" w:tentative="1">
      <w:start w:val="1"/>
      <w:numFmt w:val="bullet"/>
      <w:lvlText w:val="–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01E6464A" w:tentative="1">
      <w:start w:val="1"/>
      <w:numFmt w:val="bullet"/>
      <w:lvlText w:val="–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DB004168" w:tentative="1">
      <w:start w:val="1"/>
      <w:numFmt w:val="bullet"/>
      <w:lvlText w:val="–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977E6AFE" w:tentative="1">
      <w:start w:val="1"/>
      <w:numFmt w:val="bullet"/>
      <w:lvlText w:val="–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F824FEC2" w:tentative="1">
      <w:start w:val="1"/>
      <w:numFmt w:val="bullet"/>
      <w:lvlText w:val="–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0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5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7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9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3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4"/>
  </w:num>
  <w:num w:numId="5">
    <w:abstractNumId w:val="13"/>
  </w:num>
  <w:num w:numId="6">
    <w:abstractNumId w:val="6"/>
  </w:num>
  <w:num w:numId="7">
    <w:abstractNumId w:val="23"/>
  </w:num>
  <w:num w:numId="8">
    <w:abstractNumId w:val="8"/>
  </w:num>
  <w:num w:numId="9">
    <w:abstractNumId w:val="17"/>
  </w:num>
  <w:num w:numId="10">
    <w:abstractNumId w:val="12"/>
  </w:num>
  <w:num w:numId="11">
    <w:abstractNumId w:val="21"/>
  </w:num>
  <w:num w:numId="12">
    <w:abstractNumId w:val="27"/>
  </w:num>
  <w:num w:numId="13">
    <w:abstractNumId w:val="31"/>
  </w:num>
  <w:num w:numId="14">
    <w:abstractNumId w:val="26"/>
  </w:num>
  <w:num w:numId="15">
    <w:abstractNumId w:val="11"/>
  </w:num>
  <w:num w:numId="16">
    <w:abstractNumId w:val="28"/>
  </w:num>
  <w:num w:numId="17">
    <w:abstractNumId w:val="7"/>
  </w:num>
  <w:num w:numId="18">
    <w:abstractNumId w:val="10"/>
  </w:num>
  <w:num w:numId="19">
    <w:abstractNumId w:val="0"/>
  </w:num>
  <w:num w:numId="20">
    <w:abstractNumId w:val="1"/>
  </w:num>
  <w:num w:numId="21">
    <w:abstractNumId w:val="19"/>
  </w:num>
  <w:num w:numId="22">
    <w:abstractNumId w:val="15"/>
  </w:num>
  <w:num w:numId="23">
    <w:abstractNumId w:val="3"/>
  </w:num>
  <w:num w:numId="24">
    <w:abstractNumId w:val="14"/>
  </w:num>
  <w:num w:numId="25">
    <w:abstractNumId w:val="2"/>
  </w:num>
  <w:num w:numId="26">
    <w:abstractNumId w:val="18"/>
  </w:num>
  <w:num w:numId="27">
    <w:abstractNumId w:val="16"/>
  </w:num>
  <w:num w:numId="28">
    <w:abstractNumId w:val="22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30"/>
  </w:num>
  <w:num w:numId="33">
    <w:abstractNumId w:val="20"/>
  </w:num>
  <w:num w:numId="34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374"/>
    <w:rsid w:val="000B0628"/>
    <w:rsid w:val="000B6CB3"/>
    <w:rsid w:val="000C68F4"/>
    <w:rsid w:val="000E022B"/>
    <w:rsid w:val="000F6A83"/>
    <w:rsid w:val="000F6B93"/>
    <w:rsid w:val="00105391"/>
    <w:rsid w:val="00106551"/>
    <w:rsid w:val="00106E4B"/>
    <w:rsid w:val="00110BB3"/>
    <w:rsid w:val="0014239F"/>
    <w:rsid w:val="00152D4D"/>
    <w:rsid w:val="00160044"/>
    <w:rsid w:val="00164E42"/>
    <w:rsid w:val="00165214"/>
    <w:rsid w:val="00174C67"/>
    <w:rsid w:val="00177C8F"/>
    <w:rsid w:val="00194CFA"/>
    <w:rsid w:val="001A621E"/>
    <w:rsid w:val="001C34FF"/>
    <w:rsid w:val="001D69DD"/>
    <w:rsid w:val="001E4907"/>
    <w:rsid w:val="001F3AE4"/>
    <w:rsid w:val="00201332"/>
    <w:rsid w:val="0021388E"/>
    <w:rsid w:val="00221897"/>
    <w:rsid w:val="0022478F"/>
    <w:rsid w:val="0024235D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27E8"/>
    <w:rsid w:val="002743E4"/>
    <w:rsid w:val="00274494"/>
    <w:rsid w:val="0027571A"/>
    <w:rsid w:val="0027600F"/>
    <w:rsid w:val="00285AF8"/>
    <w:rsid w:val="002860EF"/>
    <w:rsid w:val="00287304"/>
    <w:rsid w:val="00290712"/>
    <w:rsid w:val="00294B79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500AD"/>
    <w:rsid w:val="00365D15"/>
    <w:rsid w:val="00370229"/>
    <w:rsid w:val="00372B8E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16E0"/>
    <w:rsid w:val="00416BDF"/>
    <w:rsid w:val="00425DB3"/>
    <w:rsid w:val="0043491A"/>
    <w:rsid w:val="0043527E"/>
    <w:rsid w:val="004370E1"/>
    <w:rsid w:val="004575B7"/>
    <w:rsid w:val="0046515C"/>
    <w:rsid w:val="00482DD8"/>
    <w:rsid w:val="00483B0E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4F734A"/>
    <w:rsid w:val="00503B86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523"/>
    <w:rsid w:val="005B4949"/>
    <w:rsid w:val="005B6067"/>
    <w:rsid w:val="005B694A"/>
    <w:rsid w:val="005C1C83"/>
    <w:rsid w:val="005C3579"/>
    <w:rsid w:val="005D561A"/>
    <w:rsid w:val="005D7F6A"/>
    <w:rsid w:val="005E0EAC"/>
    <w:rsid w:val="005E79F7"/>
    <w:rsid w:val="005F105C"/>
    <w:rsid w:val="005F46D0"/>
    <w:rsid w:val="00615946"/>
    <w:rsid w:val="00620B86"/>
    <w:rsid w:val="00621F59"/>
    <w:rsid w:val="00621FB4"/>
    <w:rsid w:val="00624A59"/>
    <w:rsid w:val="00632023"/>
    <w:rsid w:val="006332CC"/>
    <w:rsid w:val="00633A0B"/>
    <w:rsid w:val="0063486C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81B07"/>
    <w:rsid w:val="0069004D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84828"/>
    <w:rsid w:val="007869BF"/>
    <w:rsid w:val="00790610"/>
    <w:rsid w:val="00790CEA"/>
    <w:rsid w:val="00794229"/>
    <w:rsid w:val="007A1738"/>
    <w:rsid w:val="007B0AD4"/>
    <w:rsid w:val="007B61F6"/>
    <w:rsid w:val="007C217F"/>
    <w:rsid w:val="007C242E"/>
    <w:rsid w:val="007C50BE"/>
    <w:rsid w:val="007D050C"/>
    <w:rsid w:val="007E2941"/>
    <w:rsid w:val="00804C38"/>
    <w:rsid w:val="00806351"/>
    <w:rsid w:val="00811AEC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1885"/>
    <w:rsid w:val="009050DA"/>
    <w:rsid w:val="00905F0A"/>
    <w:rsid w:val="00915630"/>
    <w:rsid w:val="009163A1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C5E60"/>
    <w:rsid w:val="009C6BB8"/>
    <w:rsid w:val="009D3C42"/>
    <w:rsid w:val="009D45DC"/>
    <w:rsid w:val="009E33F6"/>
    <w:rsid w:val="009E3FC0"/>
    <w:rsid w:val="009F288E"/>
    <w:rsid w:val="009F2A69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E3D"/>
    <w:rsid w:val="00AA488B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05A9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13F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F0929"/>
    <w:rsid w:val="00CF411A"/>
    <w:rsid w:val="00CF77FF"/>
    <w:rsid w:val="00D167E2"/>
    <w:rsid w:val="00D43243"/>
    <w:rsid w:val="00D565BE"/>
    <w:rsid w:val="00D602FD"/>
    <w:rsid w:val="00D60AB9"/>
    <w:rsid w:val="00D708D2"/>
    <w:rsid w:val="00DA167B"/>
    <w:rsid w:val="00DA1B21"/>
    <w:rsid w:val="00DA1C25"/>
    <w:rsid w:val="00DA3415"/>
    <w:rsid w:val="00DA53B5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C4364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74EBF"/>
    <w:rsid w:val="00F86242"/>
    <w:rsid w:val="00F91E7B"/>
    <w:rsid w:val="00FA3C19"/>
    <w:rsid w:val="00FA49DC"/>
    <w:rsid w:val="00FA7696"/>
    <w:rsid w:val="00FA7E21"/>
    <w:rsid w:val="00FB09F3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4B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qFormat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7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8">
    <w:name w:val="annotation text"/>
    <w:basedOn w:val="a"/>
    <w:link w:val="af9"/>
    <w:uiPriority w:val="99"/>
    <w:semiHidden/>
    <w:unhideWhenUsed/>
    <w:rsid w:val="00F17E83"/>
  </w:style>
  <w:style w:type="character" w:customStyle="1" w:styleId="af9">
    <w:name w:val="批注文字 字符"/>
    <w:basedOn w:val="a0"/>
    <w:link w:val="af8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17E83"/>
    <w:rPr>
      <w:b/>
      <w:bCs/>
    </w:rPr>
  </w:style>
  <w:style w:type="character" w:customStyle="1" w:styleId="afb">
    <w:name w:val="批注主题 字符"/>
    <w:basedOn w:val="af9"/>
    <w:link w:val="afa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7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1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4615</TotalTime>
  <Pages>6</Pages>
  <Words>575</Words>
  <Characters>3278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2021-01-15T14:33:00Z</dcterms:created>
  <dcterms:modified xsi:type="dcterms:W3CDTF">2021-08-06T13:15:00Z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(3)0UrnT5/UpQC1YdvPa6/yEWb9LIwO7gjtwwvJThFmNauutqABbuRSsBk75/Gyt4zMipT4Ba3y
b04HfIh1HzLNvftoTE0ZqMEOr3mioNBa2qAgNSHWJdXaIMrb7QSVImoNpKGUB8AvPX782b4p
Dj/woLVCc0snW8gpjSWCyC74+olFOBYap+eTMheOxqV8uOKrjLaFxBSxKuRWRgUfskWxhw14
9WOK4WuXpM7zJl/H6G</vt:lpwstr>
  </property>
  <property fmtid="{D5CDD505-2E9C-101B-9397-08002B2CF9AE}" pid="3" name="_2015_ms_pID_7253431">
    <vt:lpwstr>JhZ5eLA9eYXHAqP/hKYVTL5IqC8UYGJKbvQpbERJ6wgKsboAsSasqL
vPCcIkOqChIqf+h5CjdP/uQDHn2FZFVoavx5RPRJlRdAc2BdazRX3z0jBcoSOPNkbePCeKoH
gfurBmej/wtWDJsV6RrNZJtkvEJilB63C965Pxym3XoSFLr+D3CIthkcw2ipnZyg0pOgGKvU
PTkwGMhY33orH9KmyKLzvrTq3XqU3nvL+rQb</vt:lpwstr>
  </property>
  <property fmtid="{D5CDD505-2E9C-101B-9397-08002B2CF9AE}" pid="4" name="_2015_ms_pID_7253432">
    <vt:lpwstr>dx7ZOn9uyFlnueZE+UxhC+Q=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1628255711</vt:lpwstr>
  </property>
</Properties>
</file>